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E80C7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C7778A5" wp14:editId="7E5C23AF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Content>
                                      <w:p w14:paraId="0BA12C3A" w14:textId="3B895A9C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EC76B4">
                                          <w:rPr>
                                            <w:rStyle w:val="Style2"/>
                                          </w:rPr>
                                          <w:t>DAF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-C</w:t>
                                        </w:r>
                                        <w:r w:rsidR="00EC76B4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F5023C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435D29">
                                          <w:rPr>
                                            <w:rStyle w:val="Style2"/>
                                          </w:rPr>
                                          <w:t>12</w:t>
                                        </w:r>
                                      </w:p>
                                    </w:sdtContent>
                                  </w:sdt>
                                  <w:p w14:paraId="412A66C4" w14:textId="77777777" w:rsidR="00130549" w:rsidRPr="00535962" w:rsidRDefault="00000000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EAA0BB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7778A5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Content>
                                <w:p w14:paraId="0BA12C3A" w14:textId="3B895A9C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EC76B4">
                                    <w:rPr>
                                      <w:rStyle w:val="Style2"/>
                                    </w:rPr>
                                    <w:t>DAF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-C</w:t>
                                  </w:r>
                                  <w:r w:rsidR="00EC76B4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F5023C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435D29">
                                    <w:rPr>
                                      <w:rStyle w:val="Style2"/>
                                    </w:rPr>
                                    <w:t>12</w:t>
                                  </w:r>
                                </w:p>
                              </w:sdtContent>
                            </w:sdt>
                            <w:p w14:paraId="412A66C4" w14:textId="77777777" w:rsidR="00130549" w:rsidRPr="00535962" w:rsidRDefault="00000000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EAA0BB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2FD1F74C" wp14:editId="2508E8DE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DA4059" wp14:editId="0CE37CEA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B489E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A4059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7E6B489E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E3BC3AD" wp14:editId="25CE6CD6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4428E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BC3AD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17E4428E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320EED" wp14:editId="4A739B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0AD407D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D8129A" wp14:editId="1B4E559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20EED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0AD407D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D8129A" wp14:editId="1B4E559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1B8BE9" wp14:editId="4BD336AC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295128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1B8BE9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08295128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5BF2A1D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E533D6" wp14:editId="740259ED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2DF0A3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533D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102DF0A3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1BF4985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40DA5A" wp14:editId="68057A72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1FBDFD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0DA5A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281FBDFD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274228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C5D32CA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E724D91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121699F5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81CFD2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B28C75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467520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6799AB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52314AA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0AB3C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5D9FA6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5DA0E19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0C226E1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35A650C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7DE358FE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36958E8B" w14:textId="77777777" w:rsidTr="009079FB">
        <w:trPr>
          <w:trHeight w:val="731"/>
        </w:trPr>
        <w:tc>
          <w:tcPr>
            <w:tcW w:w="3402" w:type="dxa"/>
          </w:tcPr>
          <w:p w14:paraId="695B987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9F40C33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228508F9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64B609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DFDE68" w14:textId="77777777" w:rsidTr="009079FB">
        <w:trPr>
          <w:trHeight w:val="731"/>
        </w:trPr>
        <w:tc>
          <w:tcPr>
            <w:tcW w:w="3402" w:type="dxa"/>
          </w:tcPr>
          <w:p w14:paraId="228A377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7DFF29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1BB28D35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CD623AF" w14:textId="77777777" w:rsidTr="009079FB">
        <w:trPr>
          <w:trHeight w:val="731"/>
        </w:trPr>
        <w:tc>
          <w:tcPr>
            <w:tcW w:w="3402" w:type="dxa"/>
          </w:tcPr>
          <w:p w14:paraId="4663FF7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54B6CB8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9967A1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E23E94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2B960E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CC7270D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2FEA600" w14:textId="77777777" w:rsidTr="009079FB">
        <w:tc>
          <w:tcPr>
            <w:tcW w:w="3229" w:type="dxa"/>
            <w:vAlign w:val="center"/>
          </w:tcPr>
          <w:p w14:paraId="7F321335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3F17D14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FC3DEA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68420C1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D7344F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70C50C29" w14:textId="77777777" w:rsidTr="009079FB">
        <w:tc>
          <w:tcPr>
            <w:tcW w:w="3229" w:type="dxa"/>
          </w:tcPr>
          <w:p w14:paraId="7E3305A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66D6FC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2F65089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208768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9B71C4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43D1B8B" w14:textId="77777777" w:rsidTr="009079FB">
        <w:tc>
          <w:tcPr>
            <w:tcW w:w="3229" w:type="dxa"/>
          </w:tcPr>
          <w:p w14:paraId="5270737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F0A45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813F64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0DBAE1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6B1F62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664D25A" w14:textId="77777777" w:rsidTr="009079FB">
        <w:tc>
          <w:tcPr>
            <w:tcW w:w="3229" w:type="dxa"/>
          </w:tcPr>
          <w:p w14:paraId="6756A5F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2A87C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34A8490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70609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D9CE0B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4E67779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882404F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7EA115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9A8B73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88A573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7E4060F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6D6013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F84D4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1CCF04B7" w14:textId="77777777" w:rsidTr="009079FB">
        <w:tc>
          <w:tcPr>
            <w:tcW w:w="3261" w:type="dxa"/>
            <w:vAlign w:val="center"/>
          </w:tcPr>
          <w:p w14:paraId="02BA6C0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44CEEEFB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51B2F3FE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59473BD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7C2B1878" w14:textId="77777777" w:rsidTr="009079FB">
        <w:tc>
          <w:tcPr>
            <w:tcW w:w="3261" w:type="dxa"/>
          </w:tcPr>
          <w:p w14:paraId="4CF4AC0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6177A629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462E602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79D0BFD1" w14:textId="77777777" w:rsidTr="009079FB">
        <w:tc>
          <w:tcPr>
            <w:tcW w:w="3261" w:type="dxa"/>
          </w:tcPr>
          <w:p w14:paraId="1C56BA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630BF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73A7CC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85BAE9C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0466FE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3D8773CE" w14:textId="77777777" w:rsidTr="009079FB">
        <w:tc>
          <w:tcPr>
            <w:tcW w:w="1560" w:type="dxa"/>
            <w:vAlign w:val="center"/>
          </w:tcPr>
          <w:p w14:paraId="3940244C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6CBD4B9A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350A448A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65F423B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620A3B0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4A3F9D65" w14:textId="77777777" w:rsidTr="009079FB">
        <w:tc>
          <w:tcPr>
            <w:tcW w:w="1560" w:type="dxa"/>
          </w:tcPr>
          <w:p w14:paraId="10726DC5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10E9E0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753A8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81018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32414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055074" w14:textId="77777777" w:rsidTr="009079FB">
        <w:tc>
          <w:tcPr>
            <w:tcW w:w="1560" w:type="dxa"/>
          </w:tcPr>
          <w:p w14:paraId="0586151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3E4E92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FD255E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336C16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6A7877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A8049FF" w14:textId="77777777" w:rsidTr="009079FB">
        <w:tc>
          <w:tcPr>
            <w:tcW w:w="1560" w:type="dxa"/>
          </w:tcPr>
          <w:p w14:paraId="5AEC32A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260199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BC1B4E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145EAF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53F8E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281E265" w14:textId="77777777" w:rsidTr="009079FB">
        <w:tc>
          <w:tcPr>
            <w:tcW w:w="1560" w:type="dxa"/>
          </w:tcPr>
          <w:p w14:paraId="06A3AF8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0928DF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15DED9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717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BEA31B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BD6F6E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0CB27A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CBD17CB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D46B6B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CDB662A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27EB263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325AE0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5790FB4F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005E036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498DF" w14:textId="77777777" w:rsidR="00794B19" w:rsidRDefault="00794B19" w:rsidP="001007E7">
      <w:pPr>
        <w:spacing w:after="0" w:line="240" w:lineRule="auto"/>
      </w:pPr>
      <w:r>
        <w:separator/>
      </w:r>
    </w:p>
  </w:endnote>
  <w:endnote w:type="continuationSeparator" w:id="0">
    <w:p w14:paraId="07EA4989" w14:textId="77777777" w:rsidR="00794B19" w:rsidRDefault="00794B1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C7281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FF8EB2" wp14:editId="1F120FEB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06BE10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FF8EB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7306BE10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F96844" wp14:editId="0521AD88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6F48D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249A450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F96844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426F48D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249A450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0AF00D" wp14:editId="56A82506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A71A37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499F08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0ACC65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F415E34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9C7DAF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A93F8" w14:textId="77777777" w:rsidR="00794B19" w:rsidRDefault="00794B19" w:rsidP="001007E7">
      <w:pPr>
        <w:spacing w:after="0" w:line="240" w:lineRule="auto"/>
      </w:pPr>
      <w:r>
        <w:separator/>
      </w:r>
    </w:p>
  </w:footnote>
  <w:footnote w:type="continuationSeparator" w:id="0">
    <w:p w14:paraId="31211B30" w14:textId="77777777" w:rsidR="00794B19" w:rsidRDefault="00794B19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2E32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5474541" wp14:editId="6A389D8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3766AA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7454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273766AA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658673">
    <w:abstractNumId w:val="0"/>
  </w:num>
  <w:num w:numId="2" w16cid:durableId="567231921">
    <w:abstractNumId w:val="2"/>
  </w:num>
  <w:num w:numId="3" w16cid:durableId="1574272886">
    <w:abstractNumId w:val="1"/>
  </w:num>
  <w:num w:numId="4" w16cid:durableId="584267354">
    <w:abstractNumId w:val="3"/>
  </w:num>
  <w:num w:numId="5" w16cid:durableId="1620457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B68D9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2802"/>
    <w:rsid w:val="00314023"/>
    <w:rsid w:val="00341484"/>
    <w:rsid w:val="00392351"/>
    <w:rsid w:val="00392F6D"/>
    <w:rsid w:val="003F5AD5"/>
    <w:rsid w:val="00404131"/>
    <w:rsid w:val="00405BA1"/>
    <w:rsid w:val="0042490F"/>
    <w:rsid w:val="00435D29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94B19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C76B4"/>
    <w:rsid w:val="00EE1E7B"/>
    <w:rsid w:val="00F14C9C"/>
    <w:rsid w:val="00F225BF"/>
    <w:rsid w:val="00F5023C"/>
    <w:rsid w:val="00F53753"/>
    <w:rsid w:val="00F7167E"/>
    <w:rsid w:val="00F7443C"/>
    <w:rsid w:val="00F9504D"/>
    <w:rsid w:val="00FA2031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4ECDEF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7B27D9-B092-4F6E-B3B8-A20D3B244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FA47A-F06D-4D76-94A3-DBA3836C727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DE81DB37-9523-40F2-8633-301F623B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Menorka Gensi Castillo Castillo</cp:lastModifiedBy>
  <cp:revision>6</cp:revision>
  <cp:lastPrinted>2011-03-04T18:59:00Z</cp:lastPrinted>
  <dcterms:created xsi:type="dcterms:W3CDTF">2021-02-12T22:09:00Z</dcterms:created>
  <dcterms:modified xsi:type="dcterms:W3CDTF">2025-02-11T15:58:00Z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2023-04-20T14:03:21Z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890a5ab6-aaba-4fc4-998e-e4930826ee01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